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shd w:val="clear" w:color="auto" w:fill="F7E8E8" w:themeFill="accent2" w:themeFillTint="33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700"/>
        <w:gridCol w:w="450"/>
        <w:gridCol w:w="4860"/>
      </w:tblGrid>
      <w:tr w:rsidR="008E708C" w14:paraId="50B9CFC7" w14:textId="77777777" w:rsidTr="0014576E">
        <w:trPr>
          <w:trHeight w:val="2592"/>
        </w:trPr>
        <w:tc>
          <w:tcPr>
            <w:tcW w:w="2700" w:type="dxa"/>
            <w:shd w:val="clear" w:color="auto" w:fill="00205B"/>
          </w:tcPr>
          <w:p w14:paraId="5EE195C3" w14:textId="2916150B" w:rsidR="008E708C" w:rsidRDefault="0014576E" w:rsidP="00953208">
            <w:r>
              <w:rPr>
                <w:noProof/>
                <w14:ligatures w14:val="standardContextual"/>
              </w:rPr>
              <w:drawing>
                <wp:anchor distT="0" distB="0" distL="114300" distR="114300" simplePos="0" relativeHeight="251658240" behindDoc="0" locked="0" layoutInCell="1" allowOverlap="1" wp14:anchorId="4F321BBD" wp14:editId="673379AA">
                  <wp:simplePos x="0" y="0"/>
                  <wp:positionH relativeFrom="margin">
                    <wp:posOffset>223200</wp:posOffset>
                  </wp:positionH>
                  <wp:positionV relativeFrom="margin">
                    <wp:posOffset>144000</wp:posOffset>
                  </wp:positionV>
                  <wp:extent cx="1382395" cy="1410970"/>
                  <wp:effectExtent l="0" t="0" r="8255" b="0"/>
                  <wp:wrapSquare wrapText="bothSides"/>
                  <wp:docPr id="20663772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6377251" name="Picture 2066377251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2395" cy="1410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" w:type="dxa"/>
            <w:shd w:val="clear" w:color="auto" w:fill="00205B"/>
          </w:tcPr>
          <w:p w14:paraId="0F3B4644" w14:textId="77777777" w:rsidR="008E708C" w:rsidRPr="00835519" w:rsidRDefault="008E708C" w:rsidP="00326BCA"/>
        </w:tc>
        <w:tc>
          <w:tcPr>
            <w:tcW w:w="4860" w:type="dxa"/>
            <w:shd w:val="clear" w:color="auto" w:fill="00205B"/>
            <w:vAlign w:val="center"/>
          </w:tcPr>
          <w:p w14:paraId="70034BCF" w14:textId="39787011" w:rsidR="008E708C" w:rsidRPr="0014576E" w:rsidRDefault="0014576E" w:rsidP="008E708C">
            <w:pPr>
              <w:pStyle w:val="Title"/>
              <w:rPr>
                <w:rFonts w:ascii="Montserrat SemiBold" w:hAnsi="Montserrat SemiBold"/>
                <w:sz w:val="56"/>
                <w:szCs w:val="52"/>
              </w:rPr>
            </w:pPr>
            <w:r w:rsidRPr="0014576E">
              <w:rPr>
                <w:rFonts w:ascii="Montserrat SemiBold" w:hAnsi="Montserrat SemiBold"/>
                <w:sz w:val="56"/>
                <w:szCs w:val="52"/>
              </w:rPr>
              <w:t>MaKenzie Burk</w:t>
            </w:r>
          </w:p>
          <w:p w14:paraId="550CE05C" w14:textId="5B3E2E33" w:rsidR="008E708C" w:rsidRPr="007203A1" w:rsidRDefault="0014576E" w:rsidP="00A64396">
            <w:pPr>
              <w:pStyle w:val="Subtitle"/>
              <w:rPr>
                <w:rFonts w:ascii="Montserrat Light" w:hAnsi="Montserrat Light"/>
              </w:rPr>
            </w:pPr>
            <w:r w:rsidRPr="007203A1">
              <w:rPr>
                <w:rFonts w:ascii="Montserrat Light" w:hAnsi="Montserrat Light"/>
              </w:rPr>
              <w:t>General Manager</w:t>
            </w:r>
          </w:p>
          <w:p w14:paraId="13058A8F" w14:textId="77777777" w:rsidR="007203A1" w:rsidRPr="007203A1" w:rsidRDefault="007203A1" w:rsidP="007203A1"/>
          <w:p w14:paraId="4460CFA7" w14:textId="33FF1B6F" w:rsidR="0014576E" w:rsidRPr="00882876" w:rsidRDefault="0014576E" w:rsidP="007203A1">
            <w:pPr>
              <w:pStyle w:val="Heading1"/>
              <w:rPr>
                <w:rFonts w:ascii="Montserrat Light" w:hAnsi="Montserrat Light"/>
                <w:color w:val="FFA300"/>
              </w:rPr>
            </w:pPr>
            <w:r w:rsidRPr="00882876">
              <w:rPr>
                <w:rFonts w:ascii="Montserrat Light" w:hAnsi="Montserrat Light"/>
                <w:color w:val="FFA300"/>
              </w:rPr>
              <w:t>2019 Stadium Drive Oskaloosa, Iowa 52577</w:t>
            </w:r>
          </w:p>
          <w:p w14:paraId="583C555C" w14:textId="24AE54AB" w:rsidR="0014576E" w:rsidRPr="00882876" w:rsidRDefault="0014576E" w:rsidP="0014576E">
            <w:pPr>
              <w:rPr>
                <w:rFonts w:ascii="Montserrat Light" w:hAnsi="Montserrat Light"/>
                <w:color w:val="FFA300"/>
              </w:rPr>
            </w:pPr>
            <w:r w:rsidRPr="00882876">
              <w:rPr>
                <w:rFonts w:ascii="Montserrat Light" w:hAnsi="Montserrat Light"/>
                <w:color w:val="FFA300"/>
              </w:rPr>
              <w:t>makenzie.burk@mcrf.mahaska.org</w:t>
            </w:r>
          </w:p>
          <w:p w14:paraId="6401D0A0" w14:textId="22D793CC" w:rsidR="0014576E" w:rsidRPr="00882876" w:rsidRDefault="0014576E" w:rsidP="0014576E">
            <w:pPr>
              <w:rPr>
                <w:rFonts w:ascii="Montserrat Light" w:hAnsi="Montserrat Light"/>
                <w:color w:val="FFA300"/>
              </w:rPr>
            </w:pPr>
            <w:r w:rsidRPr="00882876">
              <w:rPr>
                <w:rFonts w:ascii="Montserrat Light" w:hAnsi="Montserrat Light"/>
                <w:color w:val="FFA300"/>
              </w:rPr>
              <w:t>Office: 641.672.2499</w:t>
            </w:r>
          </w:p>
          <w:p w14:paraId="1AFBCD74" w14:textId="0DC5D759" w:rsidR="0014576E" w:rsidRPr="00882876" w:rsidRDefault="0014576E" w:rsidP="0014576E">
            <w:pPr>
              <w:rPr>
                <w:rFonts w:ascii="Montserrat Light" w:hAnsi="Montserrat Light"/>
                <w:color w:val="FFA300"/>
              </w:rPr>
            </w:pPr>
            <w:r w:rsidRPr="00882876">
              <w:rPr>
                <w:rFonts w:ascii="Montserrat Light" w:hAnsi="Montserrat Light"/>
                <w:color w:val="FFA300"/>
              </w:rPr>
              <w:t>Cell: 641.670.0123</w:t>
            </w:r>
          </w:p>
          <w:p w14:paraId="6A080522" w14:textId="77777777" w:rsidR="0014576E" w:rsidRPr="0014576E" w:rsidRDefault="0014576E" w:rsidP="0014576E"/>
        </w:tc>
      </w:tr>
    </w:tbl>
    <w:p w14:paraId="0364EAC0" w14:textId="77777777" w:rsidR="00682AAD" w:rsidRDefault="00682AAD"/>
    <w:sectPr w:rsidR="00682AAD" w:rsidSect="005F6CA3">
      <w:pgSz w:w="8640" w:h="5760" w:orient="landscape" w:code="511"/>
      <w:pgMar w:top="360" w:right="360" w:bottom="360" w:left="36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818EC4" w14:textId="77777777" w:rsidR="00113967" w:rsidRDefault="00113967" w:rsidP="008E708C">
      <w:r>
        <w:separator/>
      </w:r>
    </w:p>
  </w:endnote>
  <w:endnote w:type="continuationSeparator" w:id="0">
    <w:p w14:paraId="6626B42A" w14:textId="77777777" w:rsidR="00113967" w:rsidRDefault="00113967" w:rsidP="008E7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eaford">
    <w:charset w:val="00"/>
    <w:family w:val="auto"/>
    <w:pitch w:val="variable"/>
    <w:sig w:usb0="8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umble">
    <w:charset w:val="00"/>
    <w:family w:val="auto"/>
    <w:pitch w:val="variable"/>
    <w:sig w:usb0="8000002F" w:usb1="1000004A" w:usb2="00000000" w:usb3="00000000" w:csb0="00000001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  <w:font w:name="Montserrat Light">
    <w:charset w:val="00"/>
    <w:family w:val="auto"/>
    <w:pitch w:val="variable"/>
    <w:sig w:usb0="2000020F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D51302" w14:textId="77777777" w:rsidR="00113967" w:rsidRDefault="00113967" w:rsidP="008E708C">
      <w:r>
        <w:separator/>
      </w:r>
    </w:p>
  </w:footnote>
  <w:footnote w:type="continuationSeparator" w:id="0">
    <w:p w14:paraId="550DEC42" w14:textId="77777777" w:rsidR="00113967" w:rsidRDefault="00113967" w:rsidP="008E70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76E"/>
    <w:rsid w:val="0005452B"/>
    <w:rsid w:val="00113967"/>
    <w:rsid w:val="00121D48"/>
    <w:rsid w:val="0014576E"/>
    <w:rsid w:val="00147ECA"/>
    <w:rsid w:val="00180DD0"/>
    <w:rsid w:val="00187363"/>
    <w:rsid w:val="00197062"/>
    <w:rsid w:val="001A5B63"/>
    <w:rsid w:val="001A7027"/>
    <w:rsid w:val="001E5A2D"/>
    <w:rsid w:val="00210F36"/>
    <w:rsid w:val="00280DAF"/>
    <w:rsid w:val="00295C2D"/>
    <w:rsid w:val="002B5386"/>
    <w:rsid w:val="002D44D2"/>
    <w:rsid w:val="002D5D7D"/>
    <w:rsid w:val="00313784"/>
    <w:rsid w:val="00317201"/>
    <w:rsid w:val="00323019"/>
    <w:rsid w:val="0032705A"/>
    <w:rsid w:val="00357867"/>
    <w:rsid w:val="00363962"/>
    <w:rsid w:val="00376602"/>
    <w:rsid w:val="003C5D0B"/>
    <w:rsid w:val="003C7512"/>
    <w:rsid w:val="003D2363"/>
    <w:rsid w:val="003E0F21"/>
    <w:rsid w:val="003F123D"/>
    <w:rsid w:val="00433C45"/>
    <w:rsid w:val="00433F5A"/>
    <w:rsid w:val="004B288D"/>
    <w:rsid w:val="004C4563"/>
    <w:rsid w:val="00523105"/>
    <w:rsid w:val="00574699"/>
    <w:rsid w:val="005755BA"/>
    <w:rsid w:val="00597FDB"/>
    <w:rsid w:val="005A694C"/>
    <w:rsid w:val="005B3466"/>
    <w:rsid w:val="005E7C2B"/>
    <w:rsid w:val="005E7C45"/>
    <w:rsid w:val="005F6CA3"/>
    <w:rsid w:val="00604B9F"/>
    <w:rsid w:val="00651C98"/>
    <w:rsid w:val="00652F33"/>
    <w:rsid w:val="00664018"/>
    <w:rsid w:val="00676203"/>
    <w:rsid w:val="006809FB"/>
    <w:rsid w:val="00682AAD"/>
    <w:rsid w:val="006A0CBA"/>
    <w:rsid w:val="006C6DB7"/>
    <w:rsid w:val="007203A1"/>
    <w:rsid w:val="00721695"/>
    <w:rsid w:val="00731C45"/>
    <w:rsid w:val="007502AC"/>
    <w:rsid w:val="00770878"/>
    <w:rsid w:val="007A1050"/>
    <w:rsid w:val="007A513C"/>
    <w:rsid w:val="007C1CAF"/>
    <w:rsid w:val="007C59AF"/>
    <w:rsid w:val="007D182E"/>
    <w:rsid w:val="00806C9E"/>
    <w:rsid w:val="008166B7"/>
    <w:rsid w:val="00827A11"/>
    <w:rsid w:val="00835519"/>
    <w:rsid w:val="00855D67"/>
    <w:rsid w:val="0087143F"/>
    <w:rsid w:val="0087371C"/>
    <w:rsid w:val="00882876"/>
    <w:rsid w:val="008A2ED6"/>
    <w:rsid w:val="008E708C"/>
    <w:rsid w:val="00944195"/>
    <w:rsid w:val="00953208"/>
    <w:rsid w:val="00A04DA6"/>
    <w:rsid w:val="00A06EBA"/>
    <w:rsid w:val="00A17C55"/>
    <w:rsid w:val="00A20E27"/>
    <w:rsid w:val="00A26CD5"/>
    <w:rsid w:val="00A27CBE"/>
    <w:rsid w:val="00A43BDD"/>
    <w:rsid w:val="00A46AE2"/>
    <w:rsid w:val="00A56298"/>
    <w:rsid w:val="00A64396"/>
    <w:rsid w:val="00AC104F"/>
    <w:rsid w:val="00AC240A"/>
    <w:rsid w:val="00AE6DD0"/>
    <w:rsid w:val="00AF58D5"/>
    <w:rsid w:val="00B03444"/>
    <w:rsid w:val="00B10F10"/>
    <w:rsid w:val="00B142E7"/>
    <w:rsid w:val="00B25B94"/>
    <w:rsid w:val="00B338BF"/>
    <w:rsid w:val="00B436F9"/>
    <w:rsid w:val="00BB42FC"/>
    <w:rsid w:val="00BF0D12"/>
    <w:rsid w:val="00BF630C"/>
    <w:rsid w:val="00BF74FD"/>
    <w:rsid w:val="00C34F83"/>
    <w:rsid w:val="00C50128"/>
    <w:rsid w:val="00C62BF5"/>
    <w:rsid w:val="00C979EE"/>
    <w:rsid w:val="00CD5F4F"/>
    <w:rsid w:val="00CF43A3"/>
    <w:rsid w:val="00D4173F"/>
    <w:rsid w:val="00D62CD5"/>
    <w:rsid w:val="00D9731B"/>
    <w:rsid w:val="00DB5CC7"/>
    <w:rsid w:val="00E0605C"/>
    <w:rsid w:val="00E14528"/>
    <w:rsid w:val="00E26A47"/>
    <w:rsid w:val="00E2749D"/>
    <w:rsid w:val="00E37A4A"/>
    <w:rsid w:val="00E41B17"/>
    <w:rsid w:val="00E47438"/>
    <w:rsid w:val="00E967E8"/>
    <w:rsid w:val="00E97FF5"/>
    <w:rsid w:val="00ED22F7"/>
    <w:rsid w:val="00EF6CB9"/>
    <w:rsid w:val="00F021FE"/>
    <w:rsid w:val="00F11AC0"/>
    <w:rsid w:val="00F17008"/>
    <w:rsid w:val="00F22702"/>
    <w:rsid w:val="00F24E5F"/>
    <w:rsid w:val="00F50139"/>
    <w:rsid w:val="00F63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9959EA"/>
  <w15:chartTrackingRefBased/>
  <w15:docId w15:val="{82B59F34-BFF7-4068-A329-EE7A1C10C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396"/>
    <w:pPr>
      <w:spacing w:after="0" w:line="240" w:lineRule="auto"/>
    </w:pPr>
    <w:rPr>
      <w:kern w:val="0"/>
      <w:sz w:val="20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64396"/>
    <w:pPr>
      <w:spacing w:before="120"/>
      <w:outlineLvl w:val="0"/>
    </w:pPr>
  </w:style>
  <w:style w:type="paragraph" w:styleId="Heading2">
    <w:name w:val="heading 2"/>
    <w:basedOn w:val="Normal"/>
    <w:next w:val="Normal"/>
    <w:link w:val="Heading2Char"/>
    <w:uiPriority w:val="9"/>
    <w:semiHidden/>
    <w:qFormat/>
    <w:rsid w:val="00A04DA6"/>
    <w:pPr>
      <w:keepNext/>
      <w:keepLines/>
      <w:outlineLvl w:val="1"/>
    </w:pPr>
    <w:rPr>
      <w:rFonts w:eastAsiaTheme="majorEastAsia" w:cstheme="majorBidi"/>
      <w:color w:val="000000" w:themeColor="text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17008"/>
    <w:pPr>
      <w:keepNext/>
      <w:keepLines/>
      <w:spacing w:before="160" w:after="80"/>
      <w:outlineLvl w:val="2"/>
    </w:pPr>
    <w:rPr>
      <w:rFonts w:eastAsiaTheme="majorEastAsia" w:cstheme="majorBidi"/>
      <w:color w:val="A48E4D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170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A48E4D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7008"/>
    <w:pPr>
      <w:keepNext/>
      <w:keepLines/>
      <w:spacing w:before="80" w:after="40"/>
      <w:outlineLvl w:val="4"/>
    </w:pPr>
    <w:rPr>
      <w:rFonts w:eastAsiaTheme="majorEastAsia" w:cstheme="majorBidi"/>
      <w:color w:val="A48E4D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700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1700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1700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1700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4396"/>
    <w:rPr>
      <w:kern w:val="0"/>
      <w:sz w:val="20"/>
      <w:szCs w:val="24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64396"/>
    <w:rPr>
      <w:rFonts w:eastAsiaTheme="majorEastAsia" w:cstheme="majorBidi"/>
      <w:color w:val="000000" w:themeColor="text1"/>
      <w:kern w:val="0"/>
      <w:sz w:val="32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17008"/>
    <w:rPr>
      <w:rFonts w:eastAsiaTheme="majorEastAsia" w:cstheme="majorBidi"/>
      <w:color w:val="A48E4D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17008"/>
    <w:rPr>
      <w:rFonts w:eastAsiaTheme="majorEastAsia" w:cstheme="majorBidi"/>
      <w:i/>
      <w:iCs/>
      <w:color w:val="A48E4D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17008"/>
    <w:rPr>
      <w:rFonts w:eastAsiaTheme="majorEastAsia" w:cstheme="majorBidi"/>
      <w:color w:val="A48E4D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700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1700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1700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1700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64396"/>
    <w:pPr>
      <w:contextualSpacing/>
    </w:pPr>
    <w:rPr>
      <w:rFonts w:asciiTheme="majorHAnsi" w:eastAsiaTheme="majorEastAsia" w:hAnsiTheme="majorHAnsi" w:cstheme="majorBidi"/>
      <w:spacing w:val="-10"/>
      <w:kern w:val="28"/>
      <w:sz w:val="6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64396"/>
    <w:rPr>
      <w:rFonts w:asciiTheme="majorHAnsi" w:eastAsiaTheme="majorEastAsia" w:hAnsiTheme="majorHAnsi" w:cstheme="majorBidi"/>
      <w:spacing w:val="-10"/>
      <w:kern w:val="28"/>
      <w:sz w:val="68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A64396"/>
    <w:rPr>
      <w:sz w:val="32"/>
    </w:rPr>
  </w:style>
  <w:style w:type="character" w:customStyle="1" w:styleId="SubtitleChar">
    <w:name w:val="Subtitle Char"/>
    <w:basedOn w:val="DefaultParagraphFont"/>
    <w:link w:val="Subtitle"/>
    <w:uiPriority w:val="11"/>
    <w:rsid w:val="00A64396"/>
    <w:rPr>
      <w:kern w:val="0"/>
      <w:sz w:val="32"/>
      <w:szCs w:val="24"/>
      <w14:ligatures w14:val="none"/>
    </w:rPr>
  </w:style>
  <w:style w:type="paragraph" w:styleId="Quote">
    <w:name w:val="Quote"/>
    <w:basedOn w:val="Normal"/>
    <w:next w:val="Normal"/>
    <w:link w:val="QuoteChar"/>
    <w:uiPriority w:val="29"/>
    <w:semiHidden/>
    <w:qFormat/>
    <w:rsid w:val="00F170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A64396"/>
    <w:rPr>
      <w:i/>
      <w:iCs/>
      <w:color w:val="404040" w:themeColor="text1" w:themeTint="BF"/>
      <w:kern w:val="0"/>
      <w:sz w:val="20"/>
      <w:szCs w:val="24"/>
      <w14:ligatures w14:val="none"/>
    </w:rPr>
  </w:style>
  <w:style w:type="paragraph" w:styleId="ListParagraph">
    <w:name w:val="List Paragraph"/>
    <w:basedOn w:val="Normal"/>
    <w:uiPriority w:val="34"/>
    <w:semiHidden/>
    <w:qFormat/>
    <w:rsid w:val="00F1700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semiHidden/>
    <w:qFormat/>
    <w:rsid w:val="00F17008"/>
    <w:rPr>
      <w:i/>
      <w:iCs/>
      <w:color w:val="A48E4D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F17008"/>
    <w:pPr>
      <w:pBdr>
        <w:top w:val="single" w:sz="4" w:space="10" w:color="A48E4D" w:themeColor="accent1" w:themeShade="BF"/>
        <w:bottom w:val="single" w:sz="4" w:space="10" w:color="A48E4D" w:themeColor="accent1" w:themeShade="BF"/>
      </w:pBdr>
      <w:spacing w:before="360" w:after="360"/>
      <w:ind w:left="864" w:right="864"/>
      <w:jc w:val="center"/>
    </w:pPr>
    <w:rPr>
      <w:i/>
      <w:iCs/>
      <w:color w:val="A48E4D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A64396"/>
    <w:rPr>
      <w:i/>
      <w:iCs/>
      <w:color w:val="A48E4D" w:themeColor="accent1" w:themeShade="BF"/>
      <w:kern w:val="0"/>
      <w:sz w:val="20"/>
      <w:szCs w:val="24"/>
      <w14:ligatures w14:val="none"/>
    </w:rPr>
  </w:style>
  <w:style w:type="character" w:styleId="IntenseReference">
    <w:name w:val="Intense Reference"/>
    <w:basedOn w:val="DefaultParagraphFont"/>
    <w:uiPriority w:val="32"/>
    <w:semiHidden/>
    <w:qFormat/>
    <w:rsid w:val="00F17008"/>
    <w:rPr>
      <w:b/>
      <w:bCs/>
      <w:smallCaps/>
      <w:color w:val="A48E4D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rsid w:val="00F17008"/>
    <w:rPr>
      <w:color w:val="467886" w:themeColor="hyperlink"/>
      <w:u w:val="single"/>
    </w:rPr>
  </w:style>
  <w:style w:type="table" w:styleId="TableGrid">
    <w:name w:val="Table Grid"/>
    <w:basedOn w:val="TableNormal"/>
    <w:uiPriority w:val="39"/>
    <w:rsid w:val="002D5D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rsid w:val="00B142E7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semiHidden/>
    <w:rsid w:val="008E708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64396"/>
    <w:rPr>
      <w:kern w:val="0"/>
      <w:sz w:val="20"/>
      <w:szCs w:val="24"/>
      <w14:ligatures w14:val="none"/>
    </w:rPr>
  </w:style>
  <w:style w:type="paragraph" w:styleId="Footer">
    <w:name w:val="footer"/>
    <w:basedOn w:val="Normal"/>
    <w:link w:val="FooterChar"/>
    <w:uiPriority w:val="99"/>
    <w:semiHidden/>
    <w:rsid w:val="008E708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64396"/>
    <w:rPr>
      <w:kern w:val="0"/>
      <w:sz w:val="20"/>
      <w:szCs w:val="24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A6439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41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62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59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7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irector\AppData\Roaming\Microsoft\Templates\Retro%20bold%20email%20signature.dotx" TargetMode="External"/></Relationships>
</file>

<file path=word/theme/theme1.xml><?xml version="1.0" encoding="utf-8"?>
<a:theme xmlns:a="http://schemas.openxmlformats.org/drawingml/2006/main" name="Office Theme">
  <a:themeElements>
    <a:clrScheme name="Custom 198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C3B27F"/>
      </a:accent1>
      <a:accent2>
        <a:srgbClr val="DB8D8D"/>
      </a:accent2>
      <a:accent3>
        <a:srgbClr val="8A9A83"/>
      </a:accent3>
      <a:accent4>
        <a:srgbClr val="BBC0C5"/>
      </a:accent4>
      <a:accent5>
        <a:srgbClr val="B85868"/>
      </a:accent5>
      <a:accent6>
        <a:srgbClr val="1B2C3B"/>
      </a:accent6>
      <a:hlink>
        <a:srgbClr val="467886"/>
      </a:hlink>
      <a:folHlink>
        <a:srgbClr val="96607D"/>
      </a:folHlink>
    </a:clrScheme>
    <a:fontScheme name="Custom 125">
      <a:majorFont>
        <a:latin typeface="Jumble"/>
        <a:ea typeface=""/>
        <a:cs typeface=""/>
      </a:majorFont>
      <a:minorFont>
        <a:latin typeface="Seaford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8" ma:contentTypeDescription="Create a new document." ma:contentTypeScope="" ma:versionID="60f5a4f2d2b0abadcf532d48ebf9cb71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7dd78129e6a1811f84807ad11c651531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  <xsd:element ref="ns2:MediaServiceSearchProperties" minOccurs="0"/>
                <xsd:element ref="ns2:MediaServiceDocTags" minOccurs="0"/>
                <xsd:element ref="ns2:MediaServiceObjectDetectorVersions" minOccurs="0"/>
                <xsd:element ref="ns2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ocTags" ma:index="30" nillable="true" ma:displayName="MediaServiceDocTags" ma:hidden="true" ma:internalName="MediaServiceDocTags" ma:readOnly="true">
      <xsd:simpleType>
        <xsd:restriction base="dms:Note"/>
      </xsd:simpleType>
    </xsd:element>
    <xsd:element name="MediaServiceObjectDetectorVersions" ma:index="3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32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B8C5B3-4913-49B0-A43E-8951727CC4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2B3A5F-E859-4E48-828C-0313E86F01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customXml/itemProps3.xml><?xml version="1.0" encoding="utf-8"?>
<ds:datastoreItem xmlns:ds="http://schemas.openxmlformats.org/officeDocument/2006/customXml" ds:itemID="{79BE7299-77B3-42AB-B14A-34272CED00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Retro bold email signature</Template>
  <TotalTime>10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director</dc:creator>
  <cp:keywords/>
  <dc:description/>
  <cp:lastModifiedBy>Makenzie Burk</cp:lastModifiedBy>
  <cp:revision>3</cp:revision>
  <cp:lastPrinted>2024-06-24T17:16:00Z</cp:lastPrinted>
  <dcterms:created xsi:type="dcterms:W3CDTF">2024-06-24T17:10:00Z</dcterms:created>
  <dcterms:modified xsi:type="dcterms:W3CDTF">2024-06-24T17:22:00Z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